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9AF828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</w:rPr>
        <w:t xml:space="preserve">PURCHASE REQUISITION FOR GOODS AND SERVICES </w:t>
      </w:r>
    </w:p>
    <w:p w14:paraId="0B2EDC25" w14:textId="77777777" w:rsidR="007A7CAF" w:rsidRDefault="007A7CAF" w:rsidP="007A7CAF">
      <w:pPr>
        <w:pStyle w:val="Body"/>
        <w:rPr>
          <w:color w:val="002060"/>
          <w:u w:color="002060"/>
        </w:rPr>
      </w:pPr>
    </w:p>
    <w:p w14:paraId="1FC0211B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  <w:lang w:val="da-DK"/>
        </w:rPr>
        <w:t xml:space="preserve">UNIT DETAILS </w:t>
      </w:r>
    </w:p>
    <w:p w14:paraId="28C2BBFD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tbl>
      <w:tblPr>
        <w:tblW w:w="9877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2518"/>
        <w:gridCol w:w="7359"/>
      </w:tblGrid>
      <w:tr w:rsidR="007A7CAF" w14:paraId="540DB037" w14:textId="77777777" w:rsidTr="007A7CAF">
        <w:trPr>
          <w:trHeight w:val="282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B28EB5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b/>
                <w:bCs/>
                <w:color w:val="002060"/>
                <w:u w:color="002060"/>
              </w:rPr>
              <w:t xml:space="preserve">Unit Name </w:t>
            </w:r>
          </w:p>
        </w:tc>
        <w:tc>
          <w:tcPr>
            <w:tcW w:w="7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199FA1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b/>
                <w:bCs/>
                <w:color w:val="002060"/>
                <w:u w:color="002060"/>
                <w:shd w:val="clear" w:color="auto" w:fill="FFFF00"/>
              </w:rPr>
              <w:t>Mandatory</w:t>
            </w:r>
          </w:p>
        </w:tc>
      </w:tr>
    </w:tbl>
    <w:p w14:paraId="2C2E07D2" w14:textId="77777777" w:rsidR="007A7CAF" w:rsidRDefault="007A7CAF" w:rsidP="007A7CAF">
      <w:pPr>
        <w:pStyle w:val="Body"/>
        <w:rPr>
          <w:rFonts w:ascii="Arial" w:eastAsia="Arial" w:hAnsi="Arial" w:cs="Arial"/>
          <w:color w:val="002060"/>
          <w:u w:color="002060"/>
        </w:rPr>
      </w:pPr>
    </w:p>
    <w:p w14:paraId="7CEED4F5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</w:rPr>
        <w:t xml:space="preserve">DEMAND MANAGEMENT </w:t>
      </w:r>
      <w:r>
        <w:rPr>
          <w:rFonts w:ascii="Arial" w:hAnsi="Arial"/>
          <w:b/>
          <w:bCs/>
          <w:color w:val="002060"/>
          <w:u w:color="002060"/>
        </w:rPr>
        <w:tab/>
      </w:r>
    </w:p>
    <w:p w14:paraId="716CBAC1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p w14:paraId="734572C6" w14:textId="77777777" w:rsidR="007A7CAF" w:rsidRDefault="007A7CAF" w:rsidP="007A7CAF">
      <w:pPr>
        <w:pStyle w:val="Body"/>
        <w:rPr>
          <w:rFonts w:ascii="Arial" w:eastAsia="Arial" w:hAnsi="Arial" w:cs="Arial"/>
          <w:color w:val="002060"/>
          <w:u w:color="002060"/>
        </w:rPr>
      </w:pPr>
      <w:r>
        <w:rPr>
          <w:rFonts w:ascii="Arial" w:hAnsi="Arial"/>
          <w:color w:val="002060"/>
          <w:u w:color="002060"/>
        </w:rPr>
        <w:t>Is this requested goods/service included as part of your demand management plan?</w:t>
      </w:r>
    </w:p>
    <w:p w14:paraId="4A510F17" w14:textId="77777777" w:rsidR="007A7CAF" w:rsidRDefault="007A7CAF" w:rsidP="007A7CAF">
      <w:pPr>
        <w:pStyle w:val="Body"/>
        <w:ind w:left="1080" w:hanging="360"/>
        <w:rPr>
          <w:rFonts w:ascii="Arial" w:eastAsia="Arial" w:hAnsi="Arial" w:cs="Arial"/>
          <w:color w:val="002060"/>
          <w:u w:color="002060"/>
        </w:rPr>
      </w:pPr>
      <w:r>
        <w:rPr>
          <w:rFonts w:ascii="Arial Unicode MS" w:hAnsi="Arial Unicode MS"/>
          <w:color w:val="002060"/>
          <w:sz w:val="28"/>
          <w:szCs w:val="28"/>
          <w:u w:color="002060"/>
        </w:rPr>
        <w:t>❑</w:t>
      </w:r>
      <w:r>
        <w:rPr>
          <w:rFonts w:ascii="Arial" w:hAnsi="Arial"/>
          <w:color w:val="002060"/>
          <w:u w:color="002060"/>
        </w:rPr>
        <w:t xml:space="preserve"> </w:t>
      </w:r>
      <w:r>
        <w:rPr>
          <w:rFonts w:ascii="Arial" w:hAnsi="Arial"/>
          <w:b/>
          <w:bCs/>
          <w:color w:val="002060"/>
          <w:sz w:val="22"/>
          <w:szCs w:val="22"/>
          <w:u w:color="002060"/>
        </w:rPr>
        <w:t xml:space="preserve">Yes </w:t>
      </w:r>
      <w:r>
        <w:rPr>
          <w:rFonts w:ascii="Arial" w:eastAsia="Arial" w:hAnsi="Arial" w:cs="Arial"/>
          <w:color w:val="002060"/>
          <w:sz w:val="22"/>
          <w:szCs w:val="22"/>
          <w:u w:color="002060"/>
        </w:rPr>
        <w:tab/>
      </w:r>
      <w:r>
        <w:rPr>
          <w:rFonts w:ascii="Arial Unicode MS" w:hAnsi="Arial Unicode MS"/>
          <w:color w:val="002060"/>
          <w:sz w:val="28"/>
          <w:szCs w:val="28"/>
          <w:u w:color="002060"/>
        </w:rPr>
        <w:t>❑</w:t>
      </w:r>
      <w:r>
        <w:rPr>
          <w:rFonts w:ascii="Arial" w:hAnsi="Arial"/>
          <w:color w:val="002060"/>
          <w:u w:color="002060"/>
        </w:rPr>
        <w:t xml:space="preserve"> </w:t>
      </w:r>
      <w:r>
        <w:rPr>
          <w:rFonts w:ascii="Arial" w:hAnsi="Arial"/>
          <w:b/>
          <w:bCs/>
          <w:color w:val="002060"/>
          <w:sz w:val="22"/>
          <w:szCs w:val="22"/>
          <w:u w:color="002060"/>
        </w:rPr>
        <w:t>No</w:t>
      </w:r>
      <w:r>
        <w:rPr>
          <w:rFonts w:ascii="Arial" w:eastAsia="Arial" w:hAnsi="Arial" w:cs="Arial"/>
          <w:color w:val="002060"/>
          <w:u w:color="002060"/>
        </w:rPr>
        <w:tab/>
      </w:r>
    </w:p>
    <w:p w14:paraId="22BCB442" w14:textId="77777777" w:rsidR="007A7CAF" w:rsidRDefault="007A7CAF" w:rsidP="007A7CAF">
      <w:pPr>
        <w:pStyle w:val="Body"/>
        <w:rPr>
          <w:rFonts w:ascii="Arial" w:eastAsia="Arial" w:hAnsi="Arial" w:cs="Arial"/>
          <w:color w:val="002060"/>
          <w:u w:color="002060"/>
        </w:rPr>
      </w:pPr>
    </w:p>
    <w:p w14:paraId="3C5C05B8" w14:textId="77777777" w:rsidR="007A7CAF" w:rsidRDefault="007A7CAF" w:rsidP="007A7CAF">
      <w:pPr>
        <w:pStyle w:val="Body"/>
        <w:ind w:firstLine="720"/>
        <w:rPr>
          <w:rFonts w:ascii="Arial" w:eastAsia="Arial" w:hAnsi="Arial" w:cs="Arial"/>
          <w:color w:val="002060"/>
          <w:u w:color="002060"/>
        </w:rPr>
      </w:pPr>
      <w:r>
        <w:rPr>
          <w:rFonts w:ascii="Arial" w:hAnsi="Arial"/>
          <w:color w:val="002060"/>
          <w:u w:color="002060"/>
        </w:rPr>
        <w:t xml:space="preserve">If </w:t>
      </w:r>
      <w:r>
        <w:rPr>
          <w:rFonts w:ascii="Arial" w:hAnsi="Arial"/>
          <w:b/>
          <w:bCs/>
          <w:color w:val="002060"/>
          <w:u w:color="002060"/>
        </w:rPr>
        <w:t>No</w:t>
      </w:r>
      <w:r>
        <w:rPr>
          <w:rFonts w:ascii="Arial" w:hAnsi="Arial"/>
          <w:color w:val="002060"/>
          <w:u w:color="002060"/>
        </w:rPr>
        <w:t>, what are the reasons for not planning for these goods/services?</w:t>
      </w:r>
    </w:p>
    <w:p w14:paraId="31543119" w14:textId="77777777" w:rsidR="007A7CAF" w:rsidRDefault="007A7CAF" w:rsidP="007A7CAF">
      <w:pPr>
        <w:pStyle w:val="Body"/>
        <w:ind w:firstLine="720"/>
        <w:rPr>
          <w:rFonts w:ascii="Arial" w:eastAsia="Arial" w:hAnsi="Arial" w:cs="Arial"/>
          <w:color w:val="002060"/>
          <w:sz w:val="22"/>
          <w:szCs w:val="22"/>
          <w:u w:color="002060"/>
        </w:rPr>
      </w:pPr>
    </w:p>
    <w:tbl>
      <w:tblPr>
        <w:tblW w:w="9270" w:type="dxa"/>
        <w:tblInd w:w="71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9270"/>
      </w:tblGrid>
      <w:tr w:rsidR="007A7CAF" w14:paraId="54DEB0A5" w14:textId="77777777" w:rsidTr="007A7CAF">
        <w:trPr>
          <w:trHeight w:val="170"/>
        </w:trPr>
        <w:tc>
          <w:tcPr>
            <w:tcW w:w="9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EC49FA" w14:textId="77777777" w:rsidR="007A7CAF" w:rsidRDefault="007A7CAF" w:rsidP="007B0CAF"/>
        </w:tc>
      </w:tr>
    </w:tbl>
    <w:p w14:paraId="7E2B85F3" w14:textId="77777777" w:rsidR="007A7CAF" w:rsidRDefault="007A7CAF" w:rsidP="007A7CAF">
      <w:pPr>
        <w:pStyle w:val="Body"/>
        <w:widowControl w:val="0"/>
        <w:ind w:left="817" w:hanging="817"/>
        <w:rPr>
          <w:rFonts w:ascii="Arial" w:eastAsia="Arial" w:hAnsi="Arial" w:cs="Arial"/>
          <w:color w:val="002060"/>
          <w:sz w:val="22"/>
          <w:szCs w:val="22"/>
          <w:u w:color="002060"/>
        </w:rPr>
      </w:pPr>
    </w:p>
    <w:p w14:paraId="66BEBD93" w14:textId="77777777" w:rsidR="007A7CAF" w:rsidRDefault="007A7CAF" w:rsidP="007A7CAF">
      <w:pPr>
        <w:pStyle w:val="Body"/>
        <w:ind w:firstLine="720"/>
        <w:rPr>
          <w:rFonts w:ascii="Arial" w:eastAsia="Arial" w:hAnsi="Arial" w:cs="Arial"/>
          <w:color w:val="002060"/>
          <w:u w:color="002060"/>
        </w:rPr>
      </w:pPr>
    </w:p>
    <w:p w14:paraId="3E7BABCF" w14:textId="77777777" w:rsidR="007A7CAF" w:rsidRDefault="007A7CAF" w:rsidP="007A7CAF">
      <w:pPr>
        <w:pStyle w:val="Body"/>
        <w:rPr>
          <w:rFonts w:ascii="Arial" w:eastAsia="Arial" w:hAnsi="Arial" w:cs="Arial"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</w:rPr>
        <w:t xml:space="preserve">BRIEFLY OUTLINE THE PURPOSE FOR WHICH GOODS/SERVICES ARE REQUIRED? </w:t>
      </w:r>
    </w:p>
    <w:p w14:paraId="297B0442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tbl>
      <w:tblPr>
        <w:tblW w:w="9900" w:type="dxa"/>
        <w:tblInd w:w="8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9900"/>
      </w:tblGrid>
      <w:tr w:rsidR="007A7CAF" w14:paraId="313DB9A7" w14:textId="77777777" w:rsidTr="007A7CAF">
        <w:trPr>
          <w:trHeight w:val="323"/>
        </w:trPr>
        <w:tc>
          <w:tcPr>
            <w:tcW w:w="9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5F2C91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b/>
                <w:bCs/>
                <w:color w:val="002060"/>
                <w:u w:color="002060"/>
                <w:shd w:val="clear" w:color="auto" w:fill="FFFF00"/>
              </w:rPr>
              <w:t>END USER TO COMPLETE THIS FIELD: MANDATORY</w:t>
            </w:r>
          </w:p>
        </w:tc>
      </w:tr>
    </w:tbl>
    <w:p w14:paraId="280802A0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p w14:paraId="56598E7D" w14:textId="77777777" w:rsidR="007A7CAF" w:rsidRDefault="007A7CAF" w:rsidP="007A7CAF">
      <w:pPr>
        <w:pStyle w:val="Body"/>
        <w:rPr>
          <w:rFonts w:ascii="Arial" w:hAnsi="Arial"/>
          <w:b/>
          <w:bCs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</w:rPr>
        <w:t xml:space="preserve">FINANCIAL IMPLICATIONS </w:t>
      </w:r>
    </w:p>
    <w:p w14:paraId="44BC2D7F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tbl>
      <w:tblPr>
        <w:tblW w:w="9877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6113"/>
        <w:gridCol w:w="3764"/>
      </w:tblGrid>
      <w:tr w:rsidR="007A7CAF" w14:paraId="385579F0" w14:textId="77777777" w:rsidTr="007A7CAF">
        <w:trPr>
          <w:trHeight w:val="282"/>
        </w:trPr>
        <w:tc>
          <w:tcPr>
            <w:tcW w:w="6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2A440C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</w:rPr>
              <w:t>Is there a budget allocation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812AD8" w14:textId="77777777" w:rsidR="007A7CAF" w:rsidRDefault="007A7CAF" w:rsidP="007B0CAF">
            <w:pPr>
              <w:pStyle w:val="Body"/>
            </w:pPr>
            <w:r>
              <w:rPr>
                <w:rFonts w:ascii="Arial Unicode MS" w:hAnsi="Arial Unicode MS"/>
                <w:color w:val="002060"/>
                <w:sz w:val="28"/>
                <w:szCs w:val="28"/>
                <w:u w:color="002060"/>
              </w:rPr>
              <w:t>❑</w:t>
            </w:r>
            <w:r>
              <w:rPr>
                <w:rFonts w:ascii="Arial" w:hAnsi="Arial"/>
                <w:color w:val="002060"/>
                <w:u w:color="002060"/>
              </w:rPr>
              <w:t xml:space="preserve"> </w:t>
            </w:r>
            <w:r>
              <w:rPr>
                <w:rFonts w:ascii="Arial" w:hAnsi="Arial"/>
                <w:b/>
                <w:bCs/>
                <w:color w:val="002060"/>
                <w:sz w:val="22"/>
                <w:szCs w:val="22"/>
                <w:u w:color="002060"/>
              </w:rPr>
              <w:t xml:space="preserve">Yes </w:t>
            </w:r>
            <w:r>
              <w:rPr>
                <w:rFonts w:ascii="Arial" w:eastAsia="Arial" w:hAnsi="Arial" w:cs="Arial"/>
                <w:color w:val="002060"/>
                <w:sz w:val="22"/>
                <w:szCs w:val="22"/>
                <w:u w:color="002060"/>
              </w:rPr>
              <w:tab/>
            </w:r>
            <w:r>
              <w:rPr>
                <w:rFonts w:ascii="Arial Unicode MS" w:hAnsi="Arial Unicode MS"/>
                <w:color w:val="002060"/>
                <w:sz w:val="28"/>
                <w:szCs w:val="28"/>
                <w:u w:color="002060"/>
              </w:rPr>
              <w:t>❑</w:t>
            </w:r>
            <w:r>
              <w:rPr>
                <w:rFonts w:ascii="Arial" w:hAnsi="Arial"/>
                <w:color w:val="002060"/>
                <w:u w:color="002060"/>
              </w:rPr>
              <w:t xml:space="preserve"> </w:t>
            </w:r>
            <w:r>
              <w:rPr>
                <w:rFonts w:ascii="Arial" w:hAnsi="Arial"/>
                <w:b/>
                <w:bCs/>
                <w:color w:val="002060"/>
                <w:sz w:val="22"/>
                <w:szCs w:val="22"/>
                <w:u w:color="002060"/>
              </w:rPr>
              <w:t>No</w:t>
            </w:r>
          </w:p>
        </w:tc>
      </w:tr>
      <w:tr w:rsidR="007A7CAF" w14:paraId="54414EBE" w14:textId="77777777" w:rsidTr="007A7CAF">
        <w:trPr>
          <w:trHeight w:val="354"/>
        </w:trPr>
        <w:tc>
          <w:tcPr>
            <w:tcW w:w="98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33B205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  <w:shd w:val="clear" w:color="auto" w:fill="FFFF00"/>
              </w:rPr>
              <w:t xml:space="preserve">If </w:t>
            </w:r>
            <w:r>
              <w:rPr>
                <w:rFonts w:ascii="Arial" w:hAnsi="Arial"/>
                <w:b/>
                <w:bCs/>
                <w:color w:val="002060"/>
                <w:u w:color="002060"/>
                <w:shd w:val="clear" w:color="auto" w:fill="FFFF00"/>
              </w:rPr>
              <w:t>No</w:t>
            </w:r>
            <w:r>
              <w:rPr>
                <w:rFonts w:ascii="Arial" w:hAnsi="Arial"/>
                <w:color w:val="002060"/>
                <w:u w:color="002060"/>
                <w:shd w:val="clear" w:color="auto" w:fill="FFFF00"/>
              </w:rPr>
              <w:t>, please complete the virement form</w:t>
            </w:r>
          </w:p>
        </w:tc>
      </w:tr>
      <w:tr w:rsidR="007A7CAF" w14:paraId="03E52BE5" w14:textId="77777777" w:rsidTr="007A7CAF">
        <w:trPr>
          <w:trHeight w:val="343"/>
        </w:trPr>
        <w:tc>
          <w:tcPr>
            <w:tcW w:w="6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76C290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</w:rPr>
              <w:t xml:space="preserve">Budgeted Amount 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12EB99" w14:textId="77777777" w:rsidR="007A7CAF" w:rsidRDefault="007A7CAF" w:rsidP="007B0CAF"/>
        </w:tc>
      </w:tr>
      <w:tr w:rsidR="007A7CAF" w14:paraId="1B723A84" w14:textId="77777777" w:rsidTr="007A7CAF">
        <w:trPr>
          <w:trHeight w:val="343"/>
        </w:trPr>
        <w:tc>
          <w:tcPr>
            <w:tcW w:w="6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D1A578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</w:rPr>
              <w:t xml:space="preserve">Estimated Amount 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C5A5B0" w14:textId="77777777" w:rsidR="007A7CAF" w:rsidRDefault="007A7CAF" w:rsidP="007B0CAF"/>
        </w:tc>
      </w:tr>
      <w:tr w:rsidR="007A7CAF" w14:paraId="5B725411" w14:textId="77777777" w:rsidTr="007A7CAF">
        <w:trPr>
          <w:trHeight w:val="343"/>
        </w:trPr>
        <w:tc>
          <w:tcPr>
            <w:tcW w:w="6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3B8ACF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</w:rPr>
              <w:t xml:space="preserve">Expected delivery date 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48EB28" w14:textId="77777777" w:rsidR="007A7CAF" w:rsidRDefault="007A7CAF" w:rsidP="007B0CAF"/>
        </w:tc>
      </w:tr>
      <w:tr w:rsidR="007A7CAF" w14:paraId="3DB059E6" w14:textId="77777777" w:rsidTr="007A7CAF">
        <w:trPr>
          <w:trHeight w:val="343"/>
        </w:trPr>
        <w:tc>
          <w:tcPr>
            <w:tcW w:w="6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0FF7CD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</w:rPr>
              <w:t xml:space="preserve">Expenditure Assignment / GL Code 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A25555" w14:textId="77777777" w:rsidR="007A7CAF" w:rsidRDefault="007A7CAF" w:rsidP="007B0CAF"/>
        </w:tc>
      </w:tr>
      <w:tr w:rsidR="007A7CAF" w14:paraId="142AA17F" w14:textId="77777777" w:rsidTr="007A7CAF">
        <w:trPr>
          <w:trHeight w:val="282"/>
        </w:trPr>
        <w:tc>
          <w:tcPr>
            <w:tcW w:w="6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7592FD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color w:val="002060"/>
                <w:u w:color="002060"/>
              </w:rPr>
              <w:t xml:space="preserve">Expenditure Classification 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94C3DD" w14:textId="77777777" w:rsidR="007A7CAF" w:rsidRDefault="007A7CAF" w:rsidP="007B0CAF">
            <w:pPr>
              <w:pStyle w:val="Body"/>
            </w:pPr>
            <w:r>
              <w:rPr>
                <w:rFonts w:ascii="Arial Unicode MS" w:hAnsi="Arial Unicode MS"/>
                <w:color w:val="002060"/>
                <w:sz w:val="28"/>
                <w:szCs w:val="28"/>
                <w:u w:color="002060"/>
              </w:rPr>
              <w:t>❑</w:t>
            </w:r>
            <w:r>
              <w:rPr>
                <w:rFonts w:ascii="Arial" w:hAnsi="Arial"/>
                <w:color w:val="002060"/>
                <w:u w:color="002060"/>
              </w:rPr>
              <w:t xml:space="preserve"> </w:t>
            </w:r>
            <w:r>
              <w:rPr>
                <w:rFonts w:ascii="Arial" w:hAnsi="Arial"/>
                <w:b/>
                <w:bCs/>
                <w:color w:val="002060"/>
                <w:u w:color="002060"/>
              </w:rPr>
              <w:t>Expenses</w:t>
            </w:r>
          </w:p>
        </w:tc>
      </w:tr>
      <w:tr w:rsidR="007A7CAF" w14:paraId="0BA97BBE" w14:textId="77777777" w:rsidTr="007A7CAF">
        <w:trPr>
          <w:trHeight w:val="282"/>
        </w:trPr>
        <w:tc>
          <w:tcPr>
            <w:tcW w:w="6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823F0E" w14:textId="77777777" w:rsidR="007A7CAF" w:rsidRDefault="007A7CAF" w:rsidP="007B0CAF"/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B9E596" w14:textId="77777777" w:rsidR="007A7CAF" w:rsidRDefault="007A7CAF" w:rsidP="007B0CAF">
            <w:pPr>
              <w:pStyle w:val="Body"/>
            </w:pPr>
            <w:r>
              <w:rPr>
                <w:rFonts w:ascii="Arial Unicode MS" w:hAnsi="Arial Unicode MS"/>
                <w:color w:val="002060"/>
                <w:sz w:val="28"/>
                <w:szCs w:val="28"/>
                <w:u w:color="002060"/>
              </w:rPr>
              <w:t>❑</w:t>
            </w:r>
            <w:r>
              <w:rPr>
                <w:rFonts w:ascii="Arial" w:hAnsi="Arial"/>
                <w:color w:val="002060"/>
                <w:u w:color="002060"/>
              </w:rPr>
              <w:t xml:space="preserve"> </w:t>
            </w:r>
            <w:r>
              <w:rPr>
                <w:rFonts w:ascii="Arial" w:hAnsi="Arial"/>
                <w:b/>
                <w:bCs/>
                <w:color w:val="002060"/>
                <w:sz w:val="22"/>
                <w:szCs w:val="22"/>
                <w:u w:color="002060"/>
              </w:rPr>
              <w:t xml:space="preserve">Assets </w:t>
            </w:r>
          </w:p>
        </w:tc>
      </w:tr>
    </w:tbl>
    <w:p w14:paraId="7FFCF01A" w14:textId="77777777" w:rsidR="007A7CAF" w:rsidRDefault="007A7CAF" w:rsidP="007A7CAF">
      <w:pPr>
        <w:pStyle w:val="Body"/>
        <w:rPr>
          <w:rFonts w:ascii="Arial" w:eastAsia="Arial" w:hAnsi="Arial" w:cs="Arial"/>
          <w:color w:val="002060"/>
          <w:u w:color="002060"/>
        </w:rPr>
      </w:pPr>
    </w:p>
    <w:p w14:paraId="25940B9C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</w:rPr>
        <w:t>CLEARLY EXPLAIN THE PRODUCT / SERVICE REQUIRED.  IT SHOULD BE NOTED THAT THE SPECIFICATION WOULD BE SUBMITTED TO THE SUPPLIER EXACTLY AS DESCRIBED BELOW: -</w:t>
      </w:r>
    </w:p>
    <w:p w14:paraId="3B8E2462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tbl>
      <w:tblPr>
        <w:tblW w:w="8647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8647"/>
      </w:tblGrid>
      <w:tr w:rsidR="007A7CAF" w14:paraId="1721C691" w14:textId="77777777" w:rsidTr="007B0CAF">
        <w:trPr>
          <w:trHeight w:val="3516"/>
        </w:trPr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7168CBB" w14:textId="77777777" w:rsidR="007A7CAF" w:rsidRDefault="007A7CAF" w:rsidP="007B0CAF">
            <w:pPr>
              <w:pStyle w:val="Body"/>
            </w:pPr>
            <w:r>
              <w:rPr>
                <w:rFonts w:ascii="Arial" w:hAnsi="Arial"/>
                <w:b/>
                <w:bCs/>
                <w:color w:val="002060"/>
                <w:u w:color="002060"/>
                <w:shd w:val="clear" w:color="auto" w:fill="FFFF00"/>
              </w:rPr>
              <w:t>Mandatory and specification should be clear.</w:t>
            </w:r>
          </w:p>
        </w:tc>
      </w:tr>
    </w:tbl>
    <w:p w14:paraId="05CB59FC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p w14:paraId="6547B997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p w14:paraId="0BA7B3AB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  <w:r>
        <w:rPr>
          <w:rFonts w:ascii="Arial" w:hAnsi="Arial"/>
          <w:b/>
          <w:bCs/>
          <w:color w:val="002060"/>
          <w:u w:color="002060"/>
        </w:rPr>
        <w:t xml:space="preserve">APPROVAL </w:t>
      </w:r>
    </w:p>
    <w:p w14:paraId="3BA46A7B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hAnsi="Arial"/>
          <w:b/>
          <w:bCs/>
          <w:color w:val="FF0000"/>
          <w:u w:color="FF0000"/>
        </w:rPr>
        <w:t>(</w:t>
      </w:r>
      <w:r>
        <w:rPr>
          <w:rFonts w:ascii="Arial" w:hAnsi="Arial"/>
          <w:b/>
          <w:bCs/>
          <w:i/>
          <w:iCs/>
          <w:color w:val="FF0000"/>
          <w:sz w:val="20"/>
          <w:szCs w:val="20"/>
          <w:u w:color="FF0000"/>
        </w:rPr>
        <w:t>As applicable) please refer to Delegation of Authority for related approval threshold.</w:t>
      </w:r>
    </w:p>
    <w:p w14:paraId="2D95D5D7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p w14:paraId="683954D2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u w:color="002060"/>
        </w:rPr>
      </w:pPr>
    </w:p>
    <w:p w14:paraId="7A77F392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18"/>
          <w:szCs w:val="18"/>
          <w:u w:color="002060"/>
        </w:rPr>
      </w:pP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>DESIGNATION</w:t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  <w:t>NAME</w:t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  <w:t>SIGNATURE</w:t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</w:r>
      <w:r>
        <w:rPr>
          <w:rFonts w:ascii="Arial" w:hAnsi="Arial"/>
          <w:b/>
          <w:bCs/>
          <w:color w:val="002060"/>
          <w:sz w:val="18"/>
          <w:szCs w:val="18"/>
          <w:u w:color="002060"/>
        </w:rPr>
        <w:tab/>
        <w:t>DATE</w:t>
      </w:r>
    </w:p>
    <w:p w14:paraId="66C82ED5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</w:p>
    <w:p w14:paraId="28B998E4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 xml:space="preserve">Submitted by               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___________________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________________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</w:t>
      </w:r>
    </w:p>
    <w:p w14:paraId="732B31CD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 xml:space="preserve"> </w:t>
      </w:r>
    </w:p>
    <w:p w14:paraId="5B22708B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>Management Accountant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___________________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________________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</w:t>
      </w:r>
    </w:p>
    <w:p w14:paraId="53447410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</w:p>
    <w:p w14:paraId="0425756A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>PR approved by: Unit Manager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___________________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________________</w:t>
      </w:r>
      <w:r>
        <w:rPr>
          <w:rFonts w:ascii="Arial" w:hAnsi="Arial"/>
          <w:b/>
          <w:bCs/>
          <w:color w:val="002060"/>
          <w:sz w:val="20"/>
          <w:szCs w:val="20"/>
          <w:u w:color="002060"/>
        </w:rPr>
        <w:tab/>
        <w:t>____________</w:t>
      </w:r>
    </w:p>
    <w:p w14:paraId="2C1610B1" w14:textId="77777777" w:rsidR="007A7CAF" w:rsidRDefault="007A7CAF" w:rsidP="007A7CAF">
      <w:pPr>
        <w:pStyle w:val="Body"/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</w:pP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</w:p>
    <w:p w14:paraId="658B1E15" w14:textId="77777777" w:rsidR="007A7CAF" w:rsidRDefault="007A7CAF" w:rsidP="007A7CAF">
      <w:pPr>
        <w:pStyle w:val="Body"/>
      </w:pP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  <w:r>
        <w:rPr>
          <w:rFonts w:ascii="Arial" w:eastAsia="Arial" w:hAnsi="Arial" w:cs="Arial"/>
          <w:b/>
          <w:bCs/>
          <w:color w:val="002060"/>
          <w:sz w:val="20"/>
          <w:szCs w:val="20"/>
          <w:u w:color="002060"/>
        </w:rPr>
        <w:tab/>
      </w:r>
    </w:p>
    <w:p w14:paraId="250DE5EB" w14:textId="77777777" w:rsidR="00C34881" w:rsidRDefault="00C34881" w:rsidP="000A5B38"/>
    <w:p w14:paraId="213A3D7E" w14:textId="77777777" w:rsidR="00C34881" w:rsidRDefault="00C34881" w:rsidP="000A5B38"/>
    <w:p w14:paraId="5255CB70" w14:textId="6310A0A2" w:rsidR="00C34881" w:rsidRDefault="00C34881" w:rsidP="000A5B38"/>
    <w:p w14:paraId="0FEF4C62" w14:textId="6A5203CC" w:rsidR="00DD2ACE" w:rsidRDefault="00DD2ACE" w:rsidP="000A5B38"/>
    <w:p w14:paraId="67688BCA" w14:textId="30C7A6B1" w:rsidR="00DD2ACE" w:rsidRDefault="00DD2ACE" w:rsidP="000A5B38"/>
    <w:p w14:paraId="765293C3" w14:textId="58FB9A46" w:rsidR="00DD2ACE" w:rsidRDefault="00DD2ACE" w:rsidP="000A5B38"/>
    <w:p w14:paraId="475A41C7" w14:textId="6C9A3AAB" w:rsidR="00DD2ACE" w:rsidRDefault="00DD2ACE" w:rsidP="000A5B38"/>
    <w:p w14:paraId="73C9A7FB" w14:textId="1A3E3DC0" w:rsidR="00DD2ACE" w:rsidRDefault="00DD2ACE" w:rsidP="000A5B38"/>
    <w:p w14:paraId="60D3A213" w14:textId="31FD9D01" w:rsidR="00DD2ACE" w:rsidRDefault="00DD2ACE" w:rsidP="000A5B38"/>
    <w:p w14:paraId="697CEAA1" w14:textId="78421653" w:rsidR="00DD2ACE" w:rsidRDefault="00DD2ACE" w:rsidP="000A5B38"/>
    <w:p w14:paraId="1A5F6750" w14:textId="590B36F6" w:rsidR="00DD2ACE" w:rsidRDefault="00DD2ACE" w:rsidP="000A5B38"/>
    <w:p w14:paraId="1E485F79" w14:textId="59837235" w:rsidR="00DD2ACE" w:rsidRDefault="00DD2ACE" w:rsidP="000A5B38"/>
    <w:sectPr w:rsidR="00DD2ACE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A5ACF6" w14:textId="77777777" w:rsidR="00F06678" w:rsidRDefault="00F06678">
      <w:r>
        <w:separator/>
      </w:r>
    </w:p>
  </w:endnote>
  <w:endnote w:type="continuationSeparator" w:id="0">
    <w:p w14:paraId="1C3942A1" w14:textId="77777777" w:rsidR="00F06678" w:rsidRDefault="00F066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E803D" w14:textId="77777777" w:rsidR="00A06D9B" w:rsidRDefault="00A06D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73AFBD" w14:textId="3E402B65" w:rsidR="008A7092" w:rsidRDefault="00A06D9B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71752091" wp14:editId="2D01EF25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47D1854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3E1B1E7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316C8DCD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2C88D1C2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752091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347D1854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3E1B1E7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316C8DCD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2C88D1C2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356F5FE6" wp14:editId="7727786C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7ADD149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0242A59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1D7D4B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6009680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6F5FE6" id="Text Box 22" o:spid="_x0000_s1028" type="#_x0000_t202" style="position:absolute;margin-left:312.6pt;margin-top:-9.95pt;width:97.25pt;height:60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17ADD149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0242A59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1D7D4B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6009680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0CBED2E6" wp14:editId="6325F22A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A9D1AA6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281450C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E6BF9E0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CBED2E6" id="Text Box 21" o:spid="_x0000_s1029" type="#_x0000_t202" style="position:absolute;margin-left:206.25pt;margin-top:-9.95pt;width:97.25pt;height:57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6A9D1AA6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281450C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E6BF9E0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0FAD7AF4" wp14:editId="451F2D89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C53337A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2EEA9F6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79F2AC60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6DCBDD4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FAD7AF4" id="Text Box 20" o:spid="_x0000_s1030" type="#_x0000_t202" style="position:absolute;margin-left:99.35pt;margin-top:-9.95pt;width:108.5pt;height:64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4C53337A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2EEA9F6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79F2AC60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6DCBDD4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D529B5D" wp14:editId="500A9A31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BED6A26" w14:textId="77777777" w:rsidR="008A7092" w:rsidRPr="00BF0CD6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529B5D" id="Text Box 19" o:spid="_x0000_s1031" type="#_x0000_t202" style="position:absolute;margin-left:-8.9pt;margin-top:53.45pt;width:498.5pt;height:27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0BED6A26" w14:textId="77777777" w:rsidR="008A7092" w:rsidRPr="00BF0CD6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351F0585" wp14:editId="7AD2F770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850343" w14:textId="77777777" w:rsidR="00CB19A4" w:rsidRPr="00D115D7" w:rsidRDefault="00CB19A4" w:rsidP="00CB19A4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2EDB0C57" w14:textId="71DFC3E4" w:rsidR="00CB19A4" w:rsidRPr="00D115D7" w:rsidRDefault="00C34881" w:rsidP="00CB19A4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C23A35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C23A35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C23A35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 w:rsidR="00CB19A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CB19A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CB19A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247527C5" w14:textId="77777777" w:rsidR="00CB19A4" w:rsidRPr="00D115D7" w:rsidRDefault="00CB19A4" w:rsidP="00CB19A4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3D8372F4" w14:textId="77777777" w:rsidR="00CB19A4" w:rsidRPr="00822C80" w:rsidRDefault="00CB19A4" w:rsidP="00CB19A4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76DDD1EE" w14:textId="77777777" w:rsidR="00CB19A4" w:rsidRPr="00171BDF" w:rsidRDefault="00CB19A4" w:rsidP="00CB19A4">
                          <w:pPr>
                            <w:rPr>
                              <w:szCs w:val="13"/>
                            </w:rPr>
                          </w:pPr>
                        </w:p>
                        <w:p w14:paraId="36CB88C1" w14:textId="77777777" w:rsidR="00653E2C" w:rsidRPr="00CB19A4" w:rsidRDefault="00653E2C" w:rsidP="00CB19A4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F0585" id="Text Box 18" o:spid="_x0000_s1032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69850343" w14:textId="77777777" w:rsidR="00CB19A4" w:rsidRPr="00D115D7" w:rsidRDefault="00CB19A4" w:rsidP="00CB19A4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2EDB0C57" w14:textId="71DFC3E4" w:rsidR="00CB19A4" w:rsidRPr="00D115D7" w:rsidRDefault="00C34881" w:rsidP="00CB19A4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C23A35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C23A35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C23A35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 w:rsidR="00CB19A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CB19A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CB19A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247527C5" w14:textId="77777777" w:rsidR="00CB19A4" w:rsidRPr="00D115D7" w:rsidRDefault="00CB19A4" w:rsidP="00CB19A4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3D8372F4" w14:textId="77777777" w:rsidR="00CB19A4" w:rsidRPr="00822C80" w:rsidRDefault="00CB19A4" w:rsidP="00CB19A4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76DDD1EE" w14:textId="77777777" w:rsidR="00CB19A4" w:rsidRPr="00171BDF" w:rsidRDefault="00CB19A4" w:rsidP="00CB19A4">
                    <w:pPr>
                      <w:rPr>
                        <w:szCs w:val="13"/>
                      </w:rPr>
                    </w:pPr>
                  </w:p>
                  <w:p w14:paraId="36CB88C1" w14:textId="77777777" w:rsidR="00653E2C" w:rsidRPr="00CB19A4" w:rsidRDefault="00653E2C" w:rsidP="00CB19A4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22384C7" wp14:editId="3CD67B0B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BC0D31B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5F6FA99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59C91C2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34912E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22384C7" id="Text Box 17" o:spid="_x0000_s1033" type="#_x0000_t202" style="position:absolute;margin-left:-7.9pt;margin-top:-9.95pt;width:107.75pt;height:67.9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6BC0D31B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5F6FA99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59C91C2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34912E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1" locked="0" layoutInCell="1" allowOverlap="1" wp14:anchorId="27A98862" wp14:editId="750E5E3F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7BE05" w14:textId="223804DF" w:rsidR="009D478D" w:rsidRPr="00A252C8" w:rsidRDefault="00A06D9B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67DE9EC" wp14:editId="225B4378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57F262B9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08C24148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1F4F141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37C375C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7DE9EC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57F262B9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08C24148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1F4F141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37C375C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783EB2F" wp14:editId="6FB15BF9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C1E0F20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183709D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1281D82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A4CF4A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783EB2F" id="Text Box 8" o:spid="_x0000_s1036" type="#_x0000_t202" style="position:absolute;margin-left:-7.6pt;margin-top:-9.65pt;width:107.75pt;height:6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2C1E0F20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183709D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1281D82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A4CF4A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AE24BDB" wp14:editId="6AA650D4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6031BE5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7052086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1619BDD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7494101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AE24BDB" id="Text Box 7" o:spid="_x0000_s1037" type="#_x0000_t202" style="position:absolute;margin-left:314pt;margin-top:-9.65pt;width:97.25pt;height:6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76031BE5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7052086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1619BDD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7494101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684EBF9" wp14:editId="0BD9D4A3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E0EE852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5CF363D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0049DE9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684EBF9" id="Text Box 6" o:spid="_x0000_s1038" type="#_x0000_t202" style="position:absolute;margin-left:207.15pt;margin-top:-9.65pt;width:97.25pt;height:5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3E0EE852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5CF363D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0049DE9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45D7A03" wp14:editId="5CA016FD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DB688A9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1EA5842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4ECB8DF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7211B5E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45D7A03" id="Text Box 5" o:spid="_x0000_s1039" type="#_x0000_t202" style="position:absolute;margin-left:416.4pt;margin-top:-10.05pt;width:108.55pt;height:7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3DB688A9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1EA5842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4ECB8DF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7211B5E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11E94AA" wp14:editId="6A5C53AA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CE788D" w14:textId="77777777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CD6D7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</w:t>
                          </w:r>
                          <w:r w:rsidR="00CD6D75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CD6D7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| </w:t>
                          </w:r>
                          <w:r w:rsidR="00CD6D75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CD6D7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: 011 085 2001  |  Fax: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11E94AA" id="Text Box 4" o:spid="_x0000_s1040" type="#_x0000_t202" style="position:absolute;margin-left:-8.1pt;margin-top:53.05pt;width:498.5pt;height:27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42CE788D" w14:textId="77777777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CD6D7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</w:t>
                    </w:r>
                    <w:r w:rsidR="00CD6D75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CD6D7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| </w:t>
                    </w:r>
                    <w:r w:rsidR="00CD6D75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CD6D7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: 011 085 2001  |  Fax: 011 388 4010  |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7D3A13D9" wp14:editId="16D52C14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F037E3" w14:textId="77777777" w:rsidR="00CB19A4" w:rsidRPr="00D115D7" w:rsidRDefault="00CB19A4" w:rsidP="004F769C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569CECDC" w14:textId="701B618A" w:rsidR="00CB19A4" w:rsidRPr="004F769C" w:rsidRDefault="004F769C" w:rsidP="004F769C">
                          <w:pPr>
                            <w:tabs>
                              <w:tab w:val="left" w:pos="1134"/>
                            </w:tabs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(Chief Executive Officer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), </w:t>
                          </w:r>
                          <w:r w:rsidR="00C23A35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C23A35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C23A35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 w:rsidR="00CB19A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CB19A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CB19A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CB19A4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5D379541" w14:textId="77777777" w:rsidR="00CB19A4" w:rsidRPr="00D115D7" w:rsidRDefault="00CB19A4" w:rsidP="00CB19A4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3865B694" w14:textId="77777777" w:rsidR="00CB19A4" w:rsidRPr="00822C80" w:rsidRDefault="00CB19A4" w:rsidP="00CB19A4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311A2F0C" w14:textId="77777777" w:rsidR="00CB19A4" w:rsidRPr="00171BDF" w:rsidRDefault="00CB19A4" w:rsidP="00CB19A4">
                          <w:pPr>
                            <w:rPr>
                              <w:szCs w:val="13"/>
                            </w:rPr>
                          </w:pPr>
                        </w:p>
                        <w:p w14:paraId="548BACAF" w14:textId="77777777" w:rsidR="00D115D7" w:rsidRPr="00CB19A4" w:rsidRDefault="00D115D7" w:rsidP="00CB19A4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D3A13D9" id="Text Box 3" o:spid="_x0000_s1041" type="#_x0000_t202" style="position:absolute;margin-left:-8.6pt;margin-top:72.55pt;width:399.45pt;height:56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6CF037E3" w14:textId="77777777" w:rsidR="00CB19A4" w:rsidRPr="00D115D7" w:rsidRDefault="00CB19A4" w:rsidP="004F769C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569CECDC" w14:textId="701B618A" w:rsidR="00CB19A4" w:rsidRPr="004F769C" w:rsidRDefault="004F769C" w:rsidP="004F769C">
                    <w:pPr>
                      <w:tabs>
                        <w:tab w:val="left" w:pos="1134"/>
                      </w:tabs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(Chief Executive Officer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), </w:t>
                    </w:r>
                    <w:r w:rsidR="00C23A35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C23A35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C23A35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 w:rsidR="00CB19A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CB19A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CB19A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CB19A4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5D379541" w14:textId="77777777" w:rsidR="00CB19A4" w:rsidRPr="00D115D7" w:rsidRDefault="00CB19A4" w:rsidP="00CB19A4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3865B694" w14:textId="77777777" w:rsidR="00CB19A4" w:rsidRPr="00822C80" w:rsidRDefault="00CB19A4" w:rsidP="00CB19A4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311A2F0C" w14:textId="77777777" w:rsidR="00CB19A4" w:rsidRPr="00171BDF" w:rsidRDefault="00CB19A4" w:rsidP="00CB19A4">
                    <w:pPr>
                      <w:rPr>
                        <w:szCs w:val="13"/>
                      </w:rPr>
                    </w:pPr>
                  </w:p>
                  <w:p w14:paraId="548BACAF" w14:textId="77777777" w:rsidR="00D115D7" w:rsidRPr="00CB19A4" w:rsidRDefault="00D115D7" w:rsidP="00CB19A4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0528" behindDoc="1" locked="0" layoutInCell="1" allowOverlap="1" wp14:anchorId="381860B9" wp14:editId="3B253F19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9504" behindDoc="1" locked="0" layoutInCell="1" allowOverlap="1" wp14:anchorId="1A435A79" wp14:editId="1C598CBD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2C33DF" w14:textId="77777777" w:rsidR="00F06678" w:rsidRDefault="00F06678">
      <w:r>
        <w:separator/>
      </w:r>
    </w:p>
  </w:footnote>
  <w:footnote w:type="continuationSeparator" w:id="0">
    <w:p w14:paraId="1FA88DC6" w14:textId="77777777" w:rsidR="00F06678" w:rsidRDefault="00F066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2FBDA" w14:textId="77777777" w:rsidR="009D478D" w:rsidRDefault="00000000">
    <w:pPr>
      <w:pStyle w:val="Header"/>
    </w:pPr>
    <w:r>
      <w:rPr>
        <w:szCs w:val="20"/>
        <w:lang w:val="en-ZA" w:eastAsia="en-ZA"/>
      </w:rPr>
      <w:pict w14:anchorId="0026A4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931697" w14:textId="7143B9AF" w:rsidR="009D478D" w:rsidRDefault="00A06D9B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6570AFD5" wp14:editId="3B7ACE28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466389B" id="Rectangle 29" o:spid="_x0000_s1026" style="position:absolute;margin-left:531.85pt;margin-top:-35.65pt;width:27pt;height:69.9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1" locked="0" layoutInCell="1" allowOverlap="1" wp14:anchorId="2F167D29" wp14:editId="4E4EB67C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CCC5CA6" wp14:editId="1570359D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4991E18" id="Rectangle 27" o:spid="_x0000_s1026" style="position:absolute;margin-left:531.85pt;margin-top:66.3pt;width:27pt;height:755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8480" behindDoc="1" locked="0" layoutInCell="1" allowOverlap="1" wp14:anchorId="170AFC1D" wp14:editId="3924F41E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1B7693AB" wp14:editId="464F2E10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28F74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7693AB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24F28F74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2F0BC444" wp14:editId="42568603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5BD5748" id="Rectangle 24" o:spid="_x0000_s1026" style="position:absolute;margin-left:531.85pt;margin-top:33.5pt;width:27pt;height:23.4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2A16C" w14:textId="26D89D56" w:rsidR="009D478D" w:rsidRDefault="00A06D9B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2DE1D306" wp14:editId="15A64603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96CD15F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1" locked="0" layoutInCell="1" allowOverlap="1" wp14:anchorId="4B69593B" wp14:editId="08394770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23911449" wp14:editId="3F59B856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58DF8DB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3911449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658DF8DB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7456" behindDoc="1" locked="0" layoutInCell="1" allowOverlap="1" wp14:anchorId="0FC404EC" wp14:editId="4E08733D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6DFD8163" wp14:editId="3B9D33DC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79E0692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3159A0E3" wp14:editId="2BB50B7E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DC222CD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9D571D"/>
    <w:multiLevelType w:val="multilevel"/>
    <w:tmpl w:val="1D6065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F855D2C"/>
    <w:multiLevelType w:val="hybridMultilevel"/>
    <w:tmpl w:val="62143890"/>
    <w:lvl w:ilvl="0" w:tplc="1C090013">
      <w:start w:val="1"/>
      <w:numFmt w:val="upperRoman"/>
      <w:lvlText w:val="%1."/>
      <w:lvlJc w:val="right"/>
      <w:pPr>
        <w:ind w:left="720" w:hanging="360"/>
      </w:pPr>
    </w:lvl>
    <w:lvl w:ilvl="1" w:tplc="1C090013">
      <w:start w:val="1"/>
      <w:numFmt w:val="upperRoman"/>
      <w:lvlText w:val="%2."/>
      <w:lvlJc w:val="righ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105674"/>
    <w:multiLevelType w:val="hybridMultilevel"/>
    <w:tmpl w:val="CCD20F5C"/>
    <w:lvl w:ilvl="0" w:tplc="B4280DCE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1C090013">
      <w:start w:val="1"/>
      <w:numFmt w:val="upperRoman"/>
      <w:lvlText w:val="%2."/>
      <w:lvlJc w:val="righ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784C9C"/>
    <w:multiLevelType w:val="multilevel"/>
    <w:tmpl w:val="8B84C8E0"/>
    <w:lvl w:ilvl="0">
      <w:start w:val="1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8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75268626">
    <w:abstractNumId w:val="0"/>
  </w:num>
  <w:num w:numId="2" w16cid:durableId="1223903828">
    <w:abstractNumId w:val="5"/>
  </w:num>
  <w:num w:numId="3" w16cid:durableId="861284248">
    <w:abstractNumId w:val="7"/>
  </w:num>
  <w:num w:numId="4" w16cid:durableId="656806911">
    <w:abstractNumId w:val="4"/>
  </w:num>
  <w:num w:numId="5" w16cid:durableId="1274627173">
    <w:abstractNumId w:val="1"/>
  </w:num>
  <w:num w:numId="6" w16cid:durableId="297688556">
    <w:abstractNumId w:val="3"/>
  </w:num>
  <w:num w:numId="7" w16cid:durableId="1963609793">
    <w:abstractNumId w:val="2"/>
  </w:num>
  <w:num w:numId="8" w16cid:durableId="198491974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activeWritingStyle w:appName="MSWord" w:lang="da-DK" w:vendorID="64" w:dllVersion="0" w:nlCheck="1" w:checkStyle="0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462AFF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57EA8"/>
    <w:rsid w:val="000773F2"/>
    <w:rsid w:val="000A5B38"/>
    <w:rsid w:val="000B330A"/>
    <w:rsid w:val="000D066E"/>
    <w:rsid w:val="000E31DD"/>
    <w:rsid w:val="000E75E7"/>
    <w:rsid w:val="000F3E67"/>
    <w:rsid w:val="00111858"/>
    <w:rsid w:val="001360B1"/>
    <w:rsid w:val="00140ED2"/>
    <w:rsid w:val="001524CC"/>
    <w:rsid w:val="00162673"/>
    <w:rsid w:val="001721AA"/>
    <w:rsid w:val="001B3AF4"/>
    <w:rsid w:val="001D541C"/>
    <w:rsid w:val="001D5645"/>
    <w:rsid w:val="001E3E3F"/>
    <w:rsid w:val="001E5C58"/>
    <w:rsid w:val="00204897"/>
    <w:rsid w:val="00241C9C"/>
    <w:rsid w:val="00256F98"/>
    <w:rsid w:val="00261D29"/>
    <w:rsid w:val="00273ED1"/>
    <w:rsid w:val="00274D7F"/>
    <w:rsid w:val="00284C50"/>
    <w:rsid w:val="002A5FD6"/>
    <w:rsid w:val="002E0988"/>
    <w:rsid w:val="002E1C21"/>
    <w:rsid w:val="002E60A6"/>
    <w:rsid w:val="00301E24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1383"/>
    <w:rsid w:val="003A2228"/>
    <w:rsid w:val="003B1CEB"/>
    <w:rsid w:val="003D37F7"/>
    <w:rsid w:val="003D3BB2"/>
    <w:rsid w:val="004277D2"/>
    <w:rsid w:val="00440AB1"/>
    <w:rsid w:val="00462AFF"/>
    <w:rsid w:val="00463F9C"/>
    <w:rsid w:val="00466087"/>
    <w:rsid w:val="004715F4"/>
    <w:rsid w:val="00471B6F"/>
    <w:rsid w:val="004A5E7A"/>
    <w:rsid w:val="004B027A"/>
    <w:rsid w:val="004B1836"/>
    <w:rsid w:val="004D2AA1"/>
    <w:rsid w:val="004F1A9F"/>
    <w:rsid w:val="004F3269"/>
    <w:rsid w:val="004F769C"/>
    <w:rsid w:val="005159A3"/>
    <w:rsid w:val="00515C4B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D2193"/>
    <w:rsid w:val="006D24C5"/>
    <w:rsid w:val="006D30CA"/>
    <w:rsid w:val="006D6AD6"/>
    <w:rsid w:val="006E1BD2"/>
    <w:rsid w:val="007074A4"/>
    <w:rsid w:val="00711CF5"/>
    <w:rsid w:val="007322FF"/>
    <w:rsid w:val="00734942"/>
    <w:rsid w:val="00737F6D"/>
    <w:rsid w:val="00741D87"/>
    <w:rsid w:val="007566DC"/>
    <w:rsid w:val="00766222"/>
    <w:rsid w:val="00771D74"/>
    <w:rsid w:val="00780D15"/>
    <w:rsid w:val="0079296F"/>
    <w:rsid w:val="007A1D26"/>
    <w:rsid w:val="007A7A02"/>
    <w:rsid w:val="007A7CAF"/>
    <w:rsid w:val="007B0CAF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C2390"/>
    <w:rsid w:val="009D478D"/>
    <w:rsid w:val="009E1B43"/>
    <w:rsid w:val="009E57D6"/>
    <w:rsid w:val="009E7C8B"/>
    <w:rsid w:val="009F4FF1"/>
    <w:rsid w:val="00A03DE2"/>
    <w:rsid w:val="00A06D9B"/>
    <w:rsid w:val="00A133E1"/>
    <w:rsid w:val="00A21CE3"/>
    <w:rsid w:val="00A23B77"/>
    <w:rsid w:val="00A252C8"/>
    <w:rsid w:val="00A26AE7"/>
    <w:rsid w:val="00A32C92"/>
    <w:rsid w:val="00A417C5"/>
    <w:rsid w:val="00A4791D"/>
    <w:rsid w:val="00A86F13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2644"/>
    <w:rsid w:val="00B2492C"/>
    <w:rsid w:val="00B2737E"/>
    <w:rsid w:val="00B3022D"/>
    <w:rsid w:val="00B3043C"/>
    <w:rsid w:val="00B309DE"/>
    <w:rsid w:val="00B4658A"/>
    <w:rsid w:val="00B52C46"/>
    <w:rsid w:val="00B55A2C"/>
    <w:rsid w:val="00B61518"/>
    <w:rsid w:val="00B63A12"/>
    <w:rsid w:val="00B72784"/>
    <w:rsid w:val="00B75270"/>
    <w:rsid w:val="00B87257"/>
    <w:rsid w:val="00B96C98"/>
    <w:rsid w:val="00BC4E4E"/>
    <w:rsid w:val="00BD1F20"/>
    <w:rsid w:val="00BD5476"/>
    <w:rsid w:val="00BF0CD6"/>
    <w:rsid w:val="00BF45D0"/>
    <w:rsid w:val="00BF6D36"/>
    <w:rsid w:val="00C04694"/>
    <w:rsid w:val="00C23A35"/>
    <w:rsid w:val="00C34881"/>
    <w:rsid w:val="00C46968"/>
    <w:rsid w:val="00C624DE"/>
    <w:rsid w:val="00C65BC0"/>
    <w:rsid w:val="00C819B1"/>
    <w:rsid w:val="00CA73D3"/>
    <w:rsid w:val="00CB19A4"/>
    <w:rsid w:val="00CB5E3D"/>
    <w:rsid w:val="00CC591B"/>
    <w:rsid w:val="00CD6D75"/>
    <w:rsid w:val="00CD7237"/>
    <w:rsid w:val="00CE1BD1"/>
    <w:rsid w:val="00CE3E70"/>
    <w:rsid w:val="00CF514E"/>
    <w:rsid w:val="00D07A2D"/>
    <w:rsid w:val="00D115D7"/>
    <w:rsid w:val="00D2715B"/>
    <w:rsid w:val="00D33CBC"/>
    <w:rsid w:val="00D63693"/>
    <w:rsid w:val="00D767BC"/>
    <w:rsid w:val="00D80987"/>
    <w:rsid w:val="00D94B30"/>
    <w:rsid w:val="00DB5607"/>
    <w:rsid w:val="00DD261B"/>
    <w:rsid w:val="00DD2ACE"/>
    <w:rsid w:val="00DE1107"/>
    <w:rsid w:val="00DE1A63"/>
    <w:rsid w:val="00DE1F00"/>
    <w:rsid w:val="00DE5D39"/>
    <w:rsid w:val="00DF15A0"/>
    <w:rsid w:val="00DF7211"/>
    <w:rsid w:val="00E16457"/>
    <w:rsid w:val="00E2669F"/>
    <w:rsid w:val="00E34822"/>
    <w:rsid w:val="00E45559"/>
    <w:rsid w:val="00E472AC"/>
    <w:rsid w:val="00E71C17"/>
    <w:rsid w:val="00E75D80"/>
    <w:rsid w:val="00E77A2C"/>
    <w:rsid w:val="00EA10DC"/>
    <w:rsid w:val="00EA4FDC"/>
    <w:rsid w:val="00EA7589"/>
    <w:rsid w:val="00ED10E1"/>
    <w:rsid w:val="00EE23C0"/>
    <w:rsid w:val="00EE7A6F"/>
    <w:rsid w:val="00F0071D"/>
    <w:rsid w:val="00F06678"/>
    <w:rsid w:val="00F12E7A"/>
    <w:rsid w:val="00F27E37"/>
    <w:rsid w:val="00F307B7"/>
    <w:rsid w:val="00F7180D"/>
    <w:rsid w:val="00F82F0C"/>
    <w:rsid w:val="00FB0676"/>
    <w:rsid w:val="00FD0628"/>
    <w:rsid w:val="00FD2BEF"/>
    <w:rsid w:val="00FE21A3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12DD87B7"/>
  <w15:chartTrackingRefBased/>
  <w15:docId w15:val="{A05C3961-96C4-4BBE-B89E-466D6952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7CAF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sz w:val="24"/>
      <w:szCs w:val="24"/>
      <w:bdr w:val="nil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  <w:bdr w:val="none" w:sz="0" w:space="0" w:color="auto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40" w:after="60"/>
      <w:outlineLvl w:val="2"/>
    </w:pPr>
    <w:rPr>
      <w:rFonts w:ascii="Calibri Light" w:eastAsia="Times New Roman" w:hAnsi="Calibri Light"/>
      <w:b/>
      <w:bCs/>
      <w:sz w:val="26"/>
      <w:szCs w:val="26"/>
      <w:bdr w:val="none" w:sz="0" w:space="0" w:color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320"/>
        <w:tab w:val="right" w:pos="8640"/>
      </w:tabs>
    </w:pPr>
    <w:rPr>
      <w:rFonts w:eastAsia="Times New Roman"/>
      <w:bdr w:val="none" w:sz="0" w:space="0" w:color="auto"/>
    </w:rPr>
  </w:style>
  <w:style w:type="paragraph" w:styleId="Footer">
    <w:name w:val="footer"/>
    <w:basedOn w:val="Normal"/>
    <w:link w:val="FooterChar"/>
    <w:uiPriority w:val="99"/>
    <w:rsid w:val="00B730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320"/>
        <w:tab w:val="right" w:pos="8640"/>
      </w:tabs>
    </w:pPr>
    <w:rPr>
      <w:rFonts w:eastAsia="Times New Roman"/>
      <w:bdr w:val="none" w:sz="0" w:space="0" w:color="auto"/>
    </w:r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720"/>
      <w:contextualSpacing/>
    </w:pPr>
    <w:rPr>
      <w:rFonts w:eastAsia="Times New Roman"/>
      <w:bdr w:val="none" w:sz="0" w:space="0" w:color="auto"/>
    </w:r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Times New Roman" w:hAnsi="Calibri"/>
      <w:sz w:val="17"/>
      <w:szCs w:val="17"/>
      <w:bdr w:val="none" w:sz="0" w:space="0" w:color="auto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basedOn w:val="Normal"/>
    <w:uiPriority w:val="72"/>
    <w:qFormat/>
    <w:rsid w:val="000D066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200" w:line="276" w:lineRule="auto"/>
      <w:ind w:left="720"/>
    </w:pPr>
    <w:rPr>
      <w:rFonts w:ascii="Calibri" w:eastAsia="Calibri" w:hAnsi="Calibri"/>
      <w:sz w:val="22"/>
      <w:szCs w:val="22"/>
      <w:bdr w:val="none" w:sz="0" w:space="0" w:color="auto"/>
      <w:lang w:val="en-ZA"/>
    </w:rPr>
  </w:style>
  <w:style w:type="character" w:customStyle="1" w:styleId="apple-converted-space">
    <w:name w:val="apple-converted-space"/>
    <w:basedOn w:val="DefaultParagraphFont"/>
    <w:rsid w:val="004F769C"/>
  </w:style>
  <w:style w:type="paragraph" w:customStyle="1" w:styleId="Body">
    <w:name w:val="Body"/>
    <w:rsid w:val="007A7CAF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 w:cs="Arial Unicode MS"/>
      <w:color w:val="000000"/>
      <w:sz w:val="24"/>
      <w:szCs w:val="24"/>
      <w:u w:color="000000"/>
      <w:bdr w:val="nil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3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ndlovu\AppData\Local\Temp\Temp1_GEP%20Forms_07032022.zip\GEP%20Forms_07032022\GEP%20Purchase%20Requisition%20Form%20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DFEF043-4CFF-485B-A9CE-D821F7E0C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Purchase Requisition Form  - 07032022</Template>
  <TotalTime>4</TotalTime>
  <Pages>2</Pages>
  <Words>187</Words>
  <Characters>1072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1257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Mandlenkosi Ndlovu</dc:creator>
  <cp:keywords/>
  <cp:lastModifiedBy>Palesa Shomang</cp:lastModifiedBy>
  <cp:revision>2</cp:revision>
  <cp:lastPrinted>2019-10-16T10:13:00Z</cp:lastPrinted>
  <dcterms:created xsi:type="dcterms:W3CDTF">2022-07-12T09:54:00Z</dcterms:created>
  <dcterms:modified xsi:type="dcterms:W3CDTF">2022-07-12T09:54:00Z</dcterms:modified>
</cp:coreProperties>
</file>